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F33A9" w14:textId="77777777" w:rsidR="00676164" w:rsidRDefault="00676164" w:rsidP="006761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CHIKSAND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fl.1442)</w:t>
      </w:r>
    </w:p>
    <w:p w14:paraId="7C4DAD1D" w14:textId="77777777" w:rsidR="00676164" w:rsidRDefault="00676164" w:rsidP="006761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Barber.</w:t>
      </w:r>
    </w:p>
    <w:p w14:paraId="4AF71FC1" w14:textId="77777777" w:rsidR="00676164" w:rsidRDefault="00676164" w:rsidP="006761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8A1073" w14:textId="77777777" w:rsidR="00676164" w:rsidRDefault="00676164" w:rsidP="006761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A5BD62" w14:textId="77777777" w:rsidR="00676164" w:rsidRDefault="00676164" w:rsidP="006761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1442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Wyntyr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trespass and taking against him and</w:t>
      </w:r>
    </w:p>
    <w:p w14:paraId="1D5F1585" w14:textId="77777777" w:rsidR="00676164" w:rsidRDefault="00676164" w:rsidP="006761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Walter </w:t>
      </w:r>
      <w:proofErr w:type="spellStart"/>
      <w:r>
        <w:rPr>
          <w:rFonts w:ascii="Times New Roman" w:hAnsi="Times New Roman" w:cs="Times New Roman"/>
          <w:sz w:val="24"/>
          <w:szCs w:val="24"/>
        </w:rPr>
        <w:t>Vytull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3C95CA4" w14:textId="77777777" w:rsidR="00676164" w:rsidRDefault="00676164" w:rsidP="006761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965E1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https://waalt.uh.edu/index.php/CP40/724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EF3EACD" w14:textId="77777777" w:rsidR="00676164" w:rsidRDefault="00676164" w:rsidP="006761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83918A" w14:textId="77777777" w:rsidR="00676164" w:rsidRDefault="00676164" w:rsidP="006761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733786" w14:textId="77777777" w:rsidR="00676164" w:rsidRDefault="00676164" w:rsidP="006761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 2022</w:t>
      </w:r>
    </w:p>
    <w:p w14:paraId="6AE66F3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65DBC" w14:textId="77777777" w:rsidR="00676164" w:rsidRDefault="00676164" w:rsidP="009139A6">
      <w:r>
        <w:separator/>
      </w:r>
    </w:p>
  </w:endnote>
  <w:endnote w:type="continuationSeparator" w:id="0">
    <w:p w14:paraId="4DA8171B" w14:textId="77777777" w:rsidR="00676164" w:rsidRDefault="006761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4AE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6195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0F2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584F9" w14:textId="77777777" w:rsidR="00676164" w:rsidRDefault="00676164" w:rsidP="009139A6">
      <w:r>
        <w:separator/>
      </w:r>
    </w:p>
  </w:footnote>
  <w:footnote w:type="continuationSeparator" w:id="0">
    <w:p w14:paraId="7BDED198" w14:textId="77777777" w:rsidR="00676164" w:rsidRDefault="006761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59A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790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358E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164"/>
    <w:rsid w:val="000666E0"/>
    <w:rsid w:val="002510B7"/>
    <w:rsid w:val="005C130B"/>
    <w:rsid w:val="00676164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401242"/>
  <w15:chartTrackingRefBased/>
  <w15:docId w15:val="{9C080E98-1211-4AB1-9328-320B57046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761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2022-05-20T20:40:00Z</dcterms:created>
  <dcterms:modified xsi:type="dcterms:W3CDTF">2022-05-20T20:40:00Z</dcterms:modified>
</cp:coreProperties>
</file>